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template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75324" w14:textId="77777777" w:rsidR="00F5226D" w:rsidRPr="00BF66EA" w:rsidRDefault="00F5226D" w:rsidP="00F5226D">
      <w:pPr>
        <w:jc w:val="center"/>
        <w:rPr>
          <w:b/>
        </w:rPr>
      </w:pPr>
      <w:r w:rsidRPr="00BF66EA">
        <w:rPr>
          <w:b/>
        </w:rPr>
        <w:t xml:space="preserve">INFORMACION </w:t>
      </w:r>
      <w:r>
        <w:rPr>
          <w:b/>
        </w:rPr>
        <w:t>TRIBUTARIA CONTRATISTA PERSONA</w:t>
      </w:r>
      <w:r w:rsidRPr="00BF66EA">
        <w:rPr>
          <w:b/>
        </w:rPr>
        <w:t xml:space="preserve"> NATURAL</w:t>
      </w:r>
    </w:p>
    <w:p w14:paraId="7DFD933F" w14:textId="77777777" w:rsidR="00F5226D" w:rsidRDefault="00F5226D" w:rsidP="00F5226D">
      <w:pPr>
        <w:jc w:val="both"/>
      </w:pPr>
    </w:p>
    <w:p w14:paraId="7C933946" w14:textId="77777777" w:rsidR="00BC19AE" w:rsidRDefault="00BC19AE" w:rsidP="00F5226D">
      <w:pPr>
        <w:jc w:val="both"/>
      </w:pPr>
    </w:p>
    <w:p w14:paraId="0406CBCE" w14:textId="3236A024" w:rsidR="00F5226D" w:rsidRPr="00EE2E4B" w:rsidRDefault="00F5226D" w:rsidP="00F5226D">
      <w:pPr>
        <w:jc w:val="both"/>
      </w:pPr>
      <w:r>
        <w:t xml:space="preserve">Bogotá D.C., </w:t>
      </w:r>
      <w:r w:rsidR="00E470A0">
        <w:t>___</w:t>
      </w:r>
      <w:r w:rsidR="0054514B">
        <w:t>06</w:t>
      </w:r>
      <w:r w:rsidR="00E470A0">
        <w:t>___</w:t>
      </w:r>
      <w:r w:rsidR="002A4C47">
        <w:t xml:space="preserve"> de </w:t>
      </w:r>
      <w:r w:rsidR="00E470A0">
        <w:t>________</w:t>
      </w:r>
      <w:r w:rsidR="0054514B">
        <w:t>mayo</w:t>
      </w:r>
      <w:r w:rsidR="00E470A0">
        <w:t>______</w:t>
      </w:r>
      <w:proofErr w:type="gramStart"/>
      <w:r w:rsidR="00E470A0">
        <w:t xml:space="preserve">_ </w:t>
      </w:r>
      <w:r w:rsidR="0025796C">
        <w:t xml:space="preserve"> de</w:t>
      </w:r>
      <w:proofErr w:type="gramEnd"/>
      <w:r w:rsidR="0025796C">
        <w:t xml:space="preserve"> 2026</w:t>
      </w:r>
    </w:p>
    <w:p w14:paraId="13C55151" w14:textId="77777777" w:rsidR="00F5226D" w:rsidRDefault="00F5226D" w:rsidP="00F5226D">
      <w:pPr>
        <w:jc w:val="both"/>
      </w:pPr>
    </w:p>
    <w:p w14:paraId="7738BEF9" w14:textId="77777777" w:rsidR="00BC19AE" w:rsidRDefault="00BC19AE" w:rsidP="00F5226D">
      <w:pPr>
        <w:jc w:val="both"/>
      </w:pPr>
    </w:p>
    <w:p w14:paraId="437974B0" w14:textId="6348C198" w:rsidR="00F5226D" w:rsidRPr="00EE2E4B" w:rsidRDefault="00F5226D" w:rsidP="00F5226D">
      <w:pPr>
        <w:jc w:val="both"/>
      </w:pPr>
      <w:r w:rsidRPr="00EE2E4B">
        <w:t>Doctor</w:t>
      </w:r>
      <w:r w:rsidR="00C51619">
        <w:t>a</w:t>
      </w:r>
      <w:r>
        <w:t>:</w:t>
      </w:r>
    </w:p>
    <w:p w14:paraId="257E522A" w14:textId="0C0046B6" w:rsidR="00F5226D" w:rsidRPr="00EE2E4B" w:rsidRDefault="00C51619" w:rsidP="00F5226D">
      <w:pPr>
        <w:jc w:val="both"/>
        <w:rPr>
          <w:b/>
        </w:rPr>
      </w:pPr>
      <w:r>
        <w:rPr>
          <w:b/>
        </w:rPr>
        <w:t>NEIDY ADRIANA TINJACA RUEDA</w:t>
      </w:r>
    </w:p>
    <w:p w14:paraId="7A22E102" w14:textId="0CA02652" w:rsidR="00F5226D" w:rsidRDefault="00C51619" w:rsidP="00F5226D">
      <w:pPr>
        <w:jc w:val="both"/>
      </w:pPr>
      <w:r>
        <w:t>Secretaria</w:t>
      </w:r>
      <w:r w:rsidR="00F5226D">
        <w:t xml:space="preserve"> de </w:t>
      </w:r>
      <w:r>
        <w:t>Salud</w:t>
      </w:r>
    </w:p>
    <w:p w14:paraId="271EFC12" w14:textId="77777777" w:rsidR="00F5226D" w:rsidRPr="00EE2E4B" w:rsidRDefault="00F5226D" w:rsidP="00F5226D">
      <w:pPr>
        <w:jc w:val="both"/>
      </w:pPr>
      <w:r>
        <w:t>Departamento de Cundinamarca</w:t>
      </w:r>
    </w:p>
    <w:p w14:paraId="6AB8F935" w14:textId="7CB32121" w:rsidR="00F5226D" w:rsidRDefault="00C51619" w:rsidP="00F5226D">
      <w:pPr>
        <w:jc w:val="both"/>
      </w:pPr>
      <w:r>
        <w:t>Bogotá D.C.</w:t>
      </w:r>
    </w:p>
    <w:p w14:paraId="553D48B5" w14:textId="77777777" w:rsidR="00F5226D" w:rsidRPr="00EE2E4B" w:rsidRDefault="00F5226D" w:rsidP="00F5226D">
      <w:pPr>
        <w:jc w:val="both"/>
      </w:pPr>
    </w:p>
    <w:p w14:paraId="2B1B3B85" w14:textId="77777777" w:rsidR="00F5226D" w:rsidRDefault="00F5226D" w:rsidP="00F5226D">
      <w:pPr>
        <w:jc w:val="both"/>
      </w:pPr>
    </w:p>
    <w:p w14:paraId="4EC72925" w14:textId="3595CE57" w:rsidR="00F5226D" w:rsidRPr="00BC19AE" w:rsidRDefault="00F5226D" w:rsidP="00F5226D">
      <w:pPr>
        <w:jc w:val="both"/>
        <w:rPr>
          <w:b/>
          <w:bCs/>
        </w:rPr>
      </w:pPr>
      <w:r w:rsidRPr="00BC19AE">
        <w:rPr>
          <w:b/>
          <w:bCs/>
        </w:rPr>
        <w:t>A</w:t>
      </w:r>
      <w:r w:rsidR="00BC19AE" w:rsidRPr="00BC19AE">
        <w:rPr>
          <w:b/>
          <w:bCs/>
        </w:rPr>
        <w:t>SUNTO</w:t>
      </w:r>
      <w:r w:rsidRPr="00BC19AE">
        <w:rPr>
          <w:b/>
          <w:bCs/>
        </w:rPr>
        <w:t xml:space="preserve">: </w:t>
      </w:r>
      <w:r w:rsidR="00BC19AE" w:rsidRPr="00BC19AE">
        <w:rPr>
          <w:b/>
          <w:bCs/>
        </w:rPr>
        <w:t xml:space="preserve">Retención </w:t>
      </w:r>
      <w:r w:rsidR="00BC19AE">
        <w:rPr>
          <w:b/>
          <w:bCs/>
        </w:rPr>
        <w:t>e</w:t>
      </w:r>
      <w:r w:rsidR="00BC19AE" w:rsidRPr="00BC19AE">
        <w:rPr>
          <w:b/>
          <w:bCs/>
        </w:rPr>
        <w:t xml:space="preserve">n </w:t>
      </w:r>
      <w:r w:rsidR="00BC19AE">
        <w:rPr>
          <w:b/>
          <w:bCs/>
        </w:rPr>
        <w:t>l</w:t>
      </w:r>
      <w:r w:rsidR="00BC19AE" w:rsidRPr="00BC19AE">
        <w:rPr>
          <w:b/>
          <w:bCs/>
        </w:rPr>
        <w:t>a Fuente</w:t>
      </w:r>
    </w:p>
    <w:p w14:paraId="49824363" w14:textId="77777777" w:rsidR="00F5226D" w:rsidRDefault="00F5226D" w:rsidP="00F5226D">
      <w:pPr>
        <w:jc w:val="both"/>
      </w:pPr>
    </w:p>
    <w:p w14:paraId="5C8DF834" w14:textId="77777777" w:rsidR="00E470A0" w:rsidRPr="00EE2E4B" w:rsidRDefault="00E470A0" w:rsidP="00F5226D">
      <w:pPr>
        <w:jc w:val="both"/>
      </w:pPr>
    </w:p>
    <w:p w14:paraId="256009BA" w14:textId="3B4A971F" w:rsidR="00F5226D" w:rsidRDefault="00F5226D" w:rsidP="00F5226D">
      <w:pPr>
        <w:jc w:val="both"/>
      </w:pPr>
      <w:r>
        <w:t xml:space="preserve">De conformidad con el Artículo </w:t>
      </w:r>
      <w:r w:rsidR="00BC19AE">
        <w:t>1.2.4.1.6</w:t>
      </w:r>
      <w:r>
        <w:t xml:space="preserve"> del </w:t>
      </w:r>
      <w:r w:rsidRPr="00E7404B">
        <w:t xml:space="preserve">Decreto </w:t>
      </w:r>
      <w:r>
        <w:t xml:space="preserve">1625 de 2016 (Decreto </w:t>
      </w:r>
      <w:r w:rsidRPr="00E7404B">
        <w:t>Único Reglamentario en materia tributaria</w:t>
      </w:r>
      <w:r>
        <w:t>), hago</w:t>
      </w:r>
      <w:r w:rsidRPr="00EE2E4B">
        <w:t xml:space="preserve"> constar </w:t>
      </w:r>
      <w:r>
        <w:t xml:space="preserve">bajo la gravedad de juramento </w:t>
      </w:r>
      <w:r w:rsidRPr="00EE2E4B">
        <w:t>que</w:t>
      </w:r>
      <w:r>
        <w:t>:</w:t>
      </w:r>
    </w:p>
    <w:p w14:paraId="7061F976" w14:textId="77777777" w:rsidR="00F5226D" w:rsidRDefault="00F5226D" w:rsidP="00F5226D">
      <w:pPr>
        <w:jc w:val="both"/>
      </w:pPr>
    </w:p>
    <w:p w14:paraId="79AC1C59" w14:textId="2A1F9851" w:rsidR="00F5226D" w:rsidRPr="002A77FD" w:rsidRDefault="00F5226D" w:rsidP="00F5226D">
      <w:pPr>
        <w:pStyle w:val="Prrafodelista"/>
        <w:numPr>
          <w:ilvl w:val="0"/>
          <w:numId w:val="1"/>
        </w:numPr>
        <w:jc w:val="both"/>
      </w:pPr>
      <w:r w:rsidRPr="00EE2E4B">
        <w:t>SI___</w:t>
      </w:r>
      <w:proofErr w:type="spellStart"/>
      <w:r w:rsidRPr="00EE2E4B">
        <w:t>NO_</w:t>
      </w:r>
      <w:r w:rsidR="0054514B">
        <w:t>x</w:t>
      </w:r>
      <w:proofErr w:type="spellEnd"/>
      <w:r w:rsidRPr="00EE2E4B">
        <w:t xml:space="preserve">__, </w:t>
      </w:r>
      <w:r>
        <w:t xml:space="preserve">me encuentro inscrito en el régimen simple de tributación. </w:t>
      </w:r>
      <w:r w:rsidRPr="008A1586">
        <w:rPr>
          <w:color w:val="FF0000"/>
          <w:sz w:val="18"/>
          <w:szCs w:val="18"/>
        </w:rPr>
        <w:t>(si la respuesta es afirmativa no debe seguir diligenciando el formato)</w:t>
      </w:r>
    </w:p>
    <w:p w14:paraId="5AC88588" w14:textId="77777777" w:rsidR="00F5226D" w:rsidRDefault="00F5226D" w:rsidP="00F5226D">
      <w:pPr>
        <w:contextualSpacing/>
        <w:jc w:val="both"/>
      </w:pPr>
    </w:p>
    <w:p w14:paraId="59B78E58" w14:textId="77777777" w:rsidR="00F5226D" w:rsidRPr="005C438E" w:rsidRDefault="00F5226D" w:rsidP="00F5226D">
      <w:pPr>
        <w:contextualSpacing/>
        <w:jc w:val="both"/>
      </w:pPr>
      <w:r w:rsidRPr="00DE264F">
        <w:rPr>
          <w:b/>
        </w:rPr>
        <w:t xml:space="preserve">Nota: </w:t>
      </w:r>
      <w:r w:rsidRPr="005C438E">
        <w:t>Si su respuesta es afirmativa debe verificar que en la primera hoja de su RUT en la sección de Responsabilidades, calidades y atributos tenga registrada la responsabilidad 47 (Régimen simple de tributación - SIM) como se detalla a continuación</w:t>
      </w:r>
      <w:r>
        <w:t>.</w:t>
      </w:r>
    </w:p>
    <w:p w14:paraId="71DC9AEF" w14:textId="574D0C7F" w:rsidR="00F5226D" w:rsidRDefault="00BC19AE" w:rsidP="00F5226D">
      <w:pPr>
        <w:contextualSpacing/>
        <w:jc w:val="both"/>
      </w:pPr>
      <w:r>
        <w:rPr>
          <w:noProof/>
          <w:lang w:val="es-CO" w:eastAsia="es-CO"/>
        </w:rPr>
        <w:drawing>
          <wp:anchor distT="0" distB="0" distL="114300" distR="114300" simplePos="0" relativeHeight="251663360" behindDoc="1" locked="0" layoutInCell="1" allowOverlap="1" wp14:anchorId="437C0E3C" wp14:editId="61263FBC">
            <wp:simplePos x="0" y="0"/>
            <wp:positionH relativeFrom="margin">
              <wp:posOffset>406400</wp:posOffset>
            </wp:positionH>
            <wp:positionV relativeFrom="paragraph">
              <wp:posOffset>146685</wp:posOffset>
            </wp:positionV>
            <wp:extent cx="5112385" cy="874395"/>
            <wp:effectExtent l="0" t="0" r="0" b="1905"/>
            <wp:wrapTight wrapText="bothSides">
              <wp:wrapPolygon edited="0">
                <wp:start x="0" y="0"/>
                <wp:lineTo x="0" y="21176"/>
                <wp:lineTo x="21490" y="21176"/>
                <wp:lineTo x="21490" y="0"/>
                <wp:lineTo x="0" y="0"/>
              </wp:wrapPolygon>
            </wp:wrapTight>
            <wp:docPr id="5" name="Imagen 5" descr="Escala de tiem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Escala de tiempo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385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730C247" w14:textId="231F35FF" w:rsidR="00F5226D" w:rsidRDefault="00BC19AE" w:rsidP="00F5226D">
      <w:pPr>
        <w:contextualSpacing/>
        <w:jc w:val="both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9A07AB" wp14:editId="61E952F4">
                <wp:simplePos x="0" y="0"/>
                <wp:positionH relativeFrom="column">
                  <wp:posOffset>175260</wp:posOffset>
                </wp:positionH>
                <wp:positionV relativeFrom="paragraph">
                  <wp:posOffset>332409</wp:posOffset>
                </wp:positionV>
                <wp:extent cx="210185" cy="102870"/>
                <wp:effectExtent l="0" t="19050" r="37465" b="30480"/>
                <wp:wrapTight wrapText="bothSides">
                  <wp:wrapPolygon edited="0">
                    <wp:start x="11746" y="-4000"/>
                    <wp:lineTo x="0" y="0"/>
                    <wp:lineTo x="0" y="16000"/>
                    <wp:lineTo x="11746" y="24000"/>
                    <wp:lineTo x="21535" y="24000"/>
                    <wp:lineTo x="23492" y="8000"/>
                    <wp:lineTo x="21535" y="-4000"/>
                    <wp:lineTo x="11746" y="-4000"/>
                  </wp:wrapPolygon>
                </wp:wrapTight>
                <wp:docPr id="1" name="4 Flech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185" cy="1028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4E6B75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4 Flecha derecha" o:spid="_x0000_s1026" type="#_x0000_t13" style="position:absolute;margin-left:13.8pt;margin-top:26.15pt;width:16.55pt;height:8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" adj="16314" fillcolor="#5b9bd5 [3204]" strokecolor="#1f4d78 [1604]" strokeweight="1pt">
                <w10:wrap type="tight"/>
              </v:shape>
            </w:pict>
          </mc:Fallback>
        </mc:AlternateContent>
      </w:r>
    </w:p>
    <w:p w14:paraId="144BC31E" w14:textId="722542D0" w:rsidR="00BC19AE" w:rsidRDefault="00BC19AE" w:rsidP="00F5226D">
      <w:pPr>
        <w:pStyle w:val="Prrafodelista"/>
        <w:jc w:val="both"/>
      </w:pPr>
    </w:p>
    <w:p w14:paraId="01959557" w14:textId="192320AA" w:rsidR="00F5226D" w:rsidRDefault="00F5226D" w:rsidP="00F5226D">
      <w:pPr>
        <w:pStyle w:val="Prrafodelista"/>
        <w:numPr>
          <w:ilvl w:val="0"/>
          <w:numId w:val="1"/>
        </w:numPr>
        <w:jc w:val="both"/>
      </w:pPr>
      <w:r w:rsidRPr="00EE2E4B">
        <w:t>SI__</w:t>
      </w:r>
      <w:proofErr w:type="spellStart"/>
      <w:r w:rsidR="0054514B">
        <w:t>x</w:t>
      </w:r>
      <w:r w:rsidRPr="00EE2E4B">
        <w:t>_NO</w:t>
      </w:r>
      <w:proofErr w:type="spellEnd"/>
      <w:r w:rsidRPr="00EE2E4B">
        <w:t>___, soy declarante de renta</w:t>
      </w:r>
      <w:r>
        <w:t>.</w:t>
      </w:r>
      <w:r w:rsidRPr="005C438E">
        <w:rPr>
          <w:noProof/>
          <w:lang w:val="es-CO" w:eastAsia="es-CO"/>
        </w:rPr>
        <w:t xml:space="preserve"> </w:t>
      </w:r>
    </w:p>
    <w:p w14:paraId="628ECA99" w14:textId="77777777" w:rsidR="00F5226D" w:rsidRDefault="00F5226D" w:rsidP="00F5226D">
      <w:pPr>
        <w:contextualSpacing/>
        <w:jc w:val="both"/>
      </w:pPr>
    </w:p>
    <w:p w14:paraId="1AFF3EEE" w14:textId="6D9F7A0B" w:rsidR="00F5226D" w:rsidRDefault="00F5226D" w:rsidP="00F5226D">
      <w:pPr>
        <w:contextualSpacing/>
        <w:jc w:val="both"/>
      </w:pPr>
      <w:r w:rsidRPr="00DE264F">
        <w:rPr>
          <w:b/>
        </w:rPr>
        <w:t xml:space="preserve">Nota: </w:t>
      </w:r>
      <w:r w:rsidRPr="005C438E">
        <w:t>Si su respuesta es afirmativa debe verificar que</w:t>
      </w:r>
      <w:r w:rsidR="00BC19AE">
        <w:t>,</w:t>
      </w:r>
      <w:r w:rsidRPr="005C438E">
        <w:t xml:space="preserve"> en la primera hoja de su RUT en la sección de Responsabilidades, calidades y atributos, tenga registrada la responsabilidad 05 (Impuesto sobre la renta y complementarios régimen ordinario) como se detalla a continuación.</w:t>
      </w:r>
    </w:p>
    <w:p w14:paraId="36662CC2" w14:textId="77777777" w:rsidR="00BC19AE" w:rsidRPr="005C438E" w:rsidRDefault="00BC19AE" w:rsidP="00F5226D">
      <w:pPr>
        <w:contextualSpacing/>
        <w:jc w:val="both"/>
      </w:pPr>
    </w:p>
    <w:p w14:paraId="4D1DEC41" w14:textId="1A19FAD3" w:rsidR="00F5226D" w:rsidRDefault="00BC19AE" w:rsidP="00F5226D">
      <w:pPr>
        <w:contextualSpacing/>
        <w:jc w:val="both"/>
        <w:rPr>
          <w:b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0288" behindDoc="1" locked="0" layoutInCell="1" allowOverlap="1" wp14:anchorId="33F7E0AF" wp14:editId="0594A2A4">
            <wp:simplePos x="0" y="0"/>
            <wp:positionH relativeFrom="margin">
              <wp:posOffset>381331</wp:posOffset>
            </wp:positionH>
            <wp:positionV relativeFrom="paragraph">
              <wp:posOffset>12700</wp:posOffset>
            </wp:positionV>
            <wp:extent cx="5160010" cy="922020"/>
            <wp:effectExtent l="0" t="0" r="2540" b="0"/>
            <wp:wrapTight wrapText="bothSides">
              <wp:wrapPolygon edited="0">
                <wp:start x="0" y="0"/>
                <wp:lineTo x="0" y="20975"/>
                <wp:lineTo x="21531" y="20975"/>
                <wp:lineTo x="21531" y="0"/>
                <wp:lineTo x="0" y="0"/>
              </wp:wrapPolygon>
            </wp:wrapTight>
            <wp:docPr id="7" name="Imagen 7" descr="Interfaz de usuario gráfica, Aplicación, Excel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nterfaz de usuario gráfica, Aplicación, Excel&#10;&#10;Descripción generada automáticament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FD5182" w14:textId="0192FB82" w:rsidR="00F5226D" w:rsidRDefault="00BC19AE" w:rsidP="00F5226D">
      <w:pPr>
        <w:contextualSpacing/>
        <w:jc w:val="both"/>
        <w:rPr>
          <w:noProof/>
          <w:lang w:val="es-CO" w:eastAsia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F0EE9FF" wp14:editId="39D0B1F4">
                <wp:simplePos x="0" y="0"/>
                <wp:positionH relativeFrom="column">
                  <wp:posOffset>103505</wp:posOffset>
                </wp:positionH>
                <wp:positionV relativeFrom="paragraph">
                  <wp:posOffset>225094</wp:posOffset>
                </wp:positionV>
                <wp:extent cx="230505" cy="108585"/>
                <wp:effectExtent l="0" t="19050" r="36195" b="43815"/>
                <wp:wrapTight wrapText="bothSides">
                  <wp:wrapPolygon edited="0">
                    <wp:start x="12496" y="-3789"/>
                    <wp:lineTo x="0" y="0"/>
                    <wp:lineTo x="0" y="18947"/>
                    <wp:lineTo x="12496" y="26526"/>
                    <wp:lineTo x="21421" y="26526"/>
                    <wp:lineTo x="23207" y="11368"/>
                    <wp:lineTo x="21421" y="-3789"/>
                    <wp:lineTo x="12496" y="-3789"/>
                  </wp:wrapPolygon>
                </wp:wrapTight>
                <wp:docPr id="6" name="6 Flecha der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1085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ACC4479" id="6 Flecha derecha" o:spid="_x0000_s1026" type="#_x0000_t13" style="position:absolute;margin-left:8.15pt;margin-top:17.7pt;width:18.15pt;height:8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" adj="16512" fillcolor="#5b9bd5 [3204]" strokecolor="#1f4d78 [1604]" strokeweight="1pt">
                <w10:wrap type="tight"/>
              </v:shape>
            </w:pict>
          </mc:Fallback>
        </mc:AlternateContent>
      </w:r>
    </w:p>
    <w:p w14:paraId="042C9E2E" w14:textId="1EECE828" w:rsidR="00F5226D" w:rsidRDefault="00F5226D" w:rsidP="00F5226D">
      <w:pPr>
        <w:contextualSpacing/>
        <w:jc w:val="both"/>
        <w:rPr>
          <w:noProof/>
          <w:lang w:val="es-CO" w:eastAsia="es-CO"/>
        </w:rPr>
      </w:pPr>
    </w:p>
    <w:p w14:paraId="3EBCF5CC" w14:textId="495F75C5" w:rsidR="00F5226D" w:rsidRDefault="00F5226D" w:rsidP="00F5226D">
      <w:pPr>
        <w:contextualSpacing/>
        <w:jc w:val="both"/>
        <w:rPr>
          <w:noProof/>
          <w:lang w:val="es-CO" w:eastAsia="es-CO"/>
        </w:rPr>
      </w:pPr>
    </w:p>
    <w:p w14:paraId="722E5797" w14:textId="77777777" w:rsidR="00F5226D" w:rsidRDefault="00F5226D" w:rsidP="00F5226D">
      <w:pPr>
        <w:contextualSpacing/>
        <w:jc w:val="both"/>
        <w:rPr>
          <w:noProof/>
          <w:lang w:val="es-CO" w:eastAsia="es-CO"/>
        </w:rPr>
      </w:pPr>
    </w:p>
    <w:p w14:paraId="423D83BA" w14:textId="77777777" w:rsidR="00F5226D" w:rsidRDefault="00F5226D" w:rsidP="00F5226D">
      <w:pPr>
        <w:contextualSpacing/>
        <w:jc w:val="both"/>
      </w:pPr>
    </w:p>
    <w:p w14:paraId="4CF3579A" w14:textId="73A8C6F0" w:rsidR="00F5226D" w:rsidRPr="00DE264F" w:rsidRDefault="00F5226D" w:rsidP="00F5226D">
      <w:pPr>
        <w:pStyle w:val="Prrafodelista"/>
        <w:numPr>
          <w:ilvl w:val="0"/>
          <w:numId w:val="1"/>
        </w:numPr>
        <w:jc w:val="both"/>
      </w:pPr>
      <w:proofErr w:type="spellStart"/>
      <w:r w:rsidRPr="00EE2E4B">
        <w:t>SI_</w:t>
      </w:r>
      <w:r w:rsidR="0054514B">
        <w:t>x</w:t>
      </w:r>
      <w:r w:rsidRPr="00EE2E4B">
        <w:t>__NO</w:t>
      </w:r>
      <w:proofErr w:type="spellEnd"/>
      <w:r w:rsidRPr="00EE2E4B">
        <w:t xml:space="preserve">___, </w:t>
      </w:r>
      <w:r w:rsidRPr="002236D7">
        <w:t>haré uso de costos y deducciones asociados a los pagos por concepto de HONORARIOS; o por compensaciones por SERVICIOS PERSONALES</w:t>
      </w:r>
      <w:r>
        <w:t xml:space="preserve">. </w:t>
      </w:r>
      <w:r w:rsidRPr="00E004F7">
        <w:rPr>
          <w:color w:val="FF0000"/>
          <w:sz w:val="18"/>
          <w:szCs w:val="18"/>
        </w:rPr>
        <w:t>(si la respuesta es afirmativa no debe seguir diligenciando el formato)</w:t>
      </w:r>
    </w:p>
    <w:p w14:paraId="2E749167" w14:textId="77777777" w:rsidR="00F5226D" w:rsidRDefault="00F5226D" w:rsidP="00F5226D">
      <w:pPr>
        <w:contextualSpacing/>
        <w:jc w:val="both"/>
      </w:pPr>
    </w:p>
    <w:p w14:paraId="48FAE9D2" w14:textId="2BF1AB8C" w:rsidR="00F5226D" w:rsidRPr="00272986" w:rsidRDefault="00F5226D" w:rsidP="00F5226D">
      <w:pPr>
        <w:contextualSpacing/>
        <w:jc w:val="both"/>
      </w:pPr>
      <w:r w:rsidRPr="00272986">
        <w:rPr>
          <w:b/>
        </w:rPr>
        <w:t>Nota:</w:t>
      </w:r>
      <w:r>
        <w:rPr>
          <w:b/>
        </w:rPr>
        <w:t xml:space="preserve"> </w:t>
      </w:r>
      <w:r>
        <w:t xml:space="preserve">Si su respuesta es </w:t>
      </w:r>
      <w:r w:rsidRPr="00A81C59">
        <w:rPr>
          <w:b/>
        </w:rPr>
        <w:t>SI</w:t>
      </w:r>
      <w:r>
        <w:rPr>
          <w:b/>
        </w:rPr>
        <w:t>,</w:t>
      </w:r>
      <w:r>
        <w:t xml:space="preserve"> su factura o cuenta de cobro estará sujeta a la retención en la fuente del artículo 392 del estatuto tributario, a una tarifa del 11% o 10% por concepto de honorarios o comisiones, o del 6% o 4% por concepto de servicios, </w:t>
      </w:r>
      <w:r w:rsidRPr="00BB14EF">
        <w:t>y no podrá</w:t>
      </w:r>
      <w:r w:rsidRPr="00BB14EF">
        <w:rPr>
          <w:u w:val="single"/>
        </w:rPr>
        <w:t xml:space="preserve"> </w:t>
      </w:r>
      <w:r w:rsidRPr="00BB14EF">
        <w:t>hacer uso de</w:t>
      </w:r>
      <w:r>
        <w:t xml:space="preserve"> las deducciones y rentas exentas, mencionadas en los numerales 4, 5, 6 y 7 del presente documento, para disminuir la base sobre la cual se practica la retención en la fuente.  </w:t>
      </w:r>
    </w:p>
    <w:p w14:paraId="6E43F6D7" w14:textId="77777777" w:rsidR="00F5226D" w:rsidRDefault="00F5226D" w:rsidP="00F5226D">
      <w:pPr>
        <w:contextualSpacing/>
        <w:jc w:val="both"/>
      </w:pPr>
      <w:r w:rsidRPr="00BB14EF">
        <w:rPr>
          <w:b/>
        </w:rPr>
        <w:lastRenderedPageBreak/>
        <w:t>Nota:</w:t>
      </w:r>
      <w:r>
        <w:rPr>
          <w:b/>
        </w:rPr>
        <w:t xml:space="preserve"> </w:t>
      </w:r>
      <w:r>
        <w:t xml:space="preserve">Si su respuesta es </w:t>
      </w:r>
      <w:r w:rsidRPr="00A81C59">
        <w:rPr>
          <w:b/>
        </w:rPr>
        <w:t>NO</w:t>
      </w:r>
      <w:r>
        <w:rPr>
          <w:b/>
        </w:rPr>
        <w:t xml:space="preserve">, </w:t>
      </w:r>
      <w:r>
        <w:t>su factura o cuenta de cobro estará sujeta a la retención en la fuente de la tabla del artículo 383 del estatuto tributario y podrá hacer uso de las deducciones y rentas exentas, mencionadas en los numerales 4, 5, 6 y 7 del presente documento, para disminuir la base sobre la cual se practica la retención en la fuente, al igual que el 25% de la renta exenta mencionada en el numeral 10 del artículo 206 del estatuto tributario limitado a 790 UVT al año.</w:t>
      </w:r>
    </w:p>
    <w:p w14:paraId="4061993B" w14:textId="77777777" w:rsidR="00F5226D" w:rsidRDefault="00F5226D" w:rsidP="00F5226D">
      <w:pPr>
        <w:contextualSpacing/>
        <w:jc w:val="both"/>
      </w:pPr>
    </w:p>
    <w:p w14:paraId="7B404179" w14:textId="77777777" w:rsidR="00F5226D" w:rsidRPr="00587962" w:rsidRDefault="00F5226D" w:rsidP="00F5226D">
      <w:pPr>
        <w:contextualSpacing/>
        <w:jc w:val="center"/>
        <w:rPr>
          <w:b/>
        </w:rPr>
      </w:pPr>
      <w:r w:rsidRPr="00587962">
        <w:rPr>
          <w:b/>
        </w:rPr>
        <w:t>Tabla artículo 383 Estatuto Tributario, Valor UVT Año 202</w:t>
      </w:r>
      <w:r>
        <w:rPr>
          <w:b/>
        </w:rPr>
        <w:t>6</w:t>
      </w:r>
      <w:r w:rsidRPr="00587962">
        <w:rPr>
          <w:b/>
        </w:rPr>
        <w:t>: $</w:t>
      </w:r>
      <w:r>
        <w:rPr>
          <w:b/>
        </w:rPr>
        <w:t>52.324</w:t>
      </w:r>
    </w:p>
    <w:p w14:paraId="6B1CC560" w14:textId="77777777" w:rsidR="00F5226D" w:rsidRDefault="00F5226D" w:rsidP="00F5226D">
      <w:pPr>
        <w:contextualSpacing/>
        <w:jc w:val="both"/>
      </w:pPr>
      <w:r>
        <w:rPr>
          <w:noProof/>
          <w:lang w:val="es-CO" w:eastAsia="es-CO"/>
        </w:rPr>
        <w:drawing>
          <wp:anchor distT="0" distB="0" distL="114300" distR="114300" simplePos="0" relativeHeight="251662336" behindDoc="1" locked="0" layoutInCell="1" allowOverlap="1" wp14:anchorId="5C0DE345" wp14:editId="78F83E58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903345" cy="1776095"/>
            <wp:effectExtent l="0" t="0" r="1905" b="0"/>
            <wp:wrapTight wrapText="bothSides">
              <wp:wrapPolygon edited="0">
                <wp:start x="0" y="0"/>
                <wp:lineTo x="0" y="21314"/>
                <wp:lineTo x="21505" y="21314"/>
                <wp:lineTo x="21505" y="0"/>
                <wp:lineTo x="0" y="0"/>
              </wp:wrapPolygon>
            </wp:wrapTight>
            <wp:docPr id="8" name="Imagen 8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Tabla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3345" cy="1776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CCEEFB" w14:textId="77777777" w:rsidR="00F5226D" w:rsidRDefault="00F5226D" w:rsidP="00F5226D">
      <w:pPr>
        <w:contextualSpacing/>
        <w:jc w:val="both"/>
      </w:pPr>
    </w:p>
    <w:p w14:paraId="55F8FDCE" w14:textId="77777777" w:rsidR="00F5226D" w:rsidRDefault="00F5226D" w:rsidP="00F5226D">
      <w:pPr>
        <w:contextualSpacing/>
        <w:jc w:val="both"/>
      </w:pPr>
    </w:p>
    <w:p w14:paraId="4C2DB3E2" w14:textId="77777777" w:rsidR="00F5226D" w:rsidRDefault="00F5226D" w:rsidP="00F5226D">
      <w:pPr>
        <w:contextualSpacing/>
        <w:jc w:val="both"/>
      </w:pPr>
    </w:p>
    <w:p w14:paraId="105ABC19" w14:textId="77777777" w:rsidR="00F5226D" w:rsidRDefault="00F5226D" w:rsidP="00F5226D">
      <w:pPr>
        <w:contextualSpacing/>
        <w:jc w:val="both"/>
      </w:pPr>
    </w:p>
    <w:p w14:paraId="03EEBA24" w14:textId="77777777" w:rsidR="00F5226D" w:rsidRDefault="00F5226D" w:rsidP="00F5226D">
      <w:pPr>
        <w:contextualSpacing/>
        <w:jc w:val="both"/>
      </w:pPr>
    </w:p>
    <w:p w14:paraId="7867AD40" w14:textId="77777777" w:rsidR="00F5226D" w:rsidRDefault="00F5226D" w:rsidP="00F5226D">
      <w:pPr>
        <w:contextualSpacing/>
        <w:jc w:val="both"/>
      </w:pPr>
    </w:p>
    <w:p w14:paraId="3C6E569A" w14:textId="77777777" w:rsidR="00F5226D" w:rsidRDefault="00F5226D" w:rsidP="00F5226D">
      <w:pPr>
        <w:contextualSpacing/>
        <w:jc w:val="both"/>
      </w:pPr>
    </w:p>
    <w:p w14:paraId="6FFD3094" w14:textId="77777777" w:rsidR="00F5226D" w:rsidRDefault="00F5226D" w:rsidP="00F5226D">
      <w:pPr>
        <w:contextualSpacing/>
        <w:jc w:val="both"/>
      </w:pPr>
    </w:p>
    <w:p w14:paraId="5F3D876A" w14:textId="77777777" w:rsidR="00F5226D" w:rsidRDefault="00F5226D" w:rsidP="00F5226D">
      <w:pPr>
        <w:contextualSpacing/>
        <w:jc w:val="both"/>
      </w:pPr>
    </w:p>
    <w:p w14:paraId="5680CBD7" w14:textId="77777777" w:rsidR="00F5226D" w:rsidRDefault="00F5226D" w:rsidP="00F5226D">
      <w:pPr>
        <w:contextualSpacing/>
        <w:jc w:val="both"/>
      </w:pPr>
    </w:p>
    <w:p w14:paraId="2618EB3F" w14:textId="77777777" w:rsidR="00F5226D" w:rsidRDefault="00F5226D" w:rsidP="00F5226D">
      <w:pPr>
        <w:contextualSpacing/>
        <w:jc w:val="both"/>
      </w:pPr>
    </w:p>
    <w:p w14:paraId="2D736FA9" w14:textId="315F965E" w:rsidR="00F5226D" w:rsidRDefault="00F5226D" w:rsidP="00F5226D">
      <w:pPr>
        <w:contextualSpacing/>
        <w:jc w:val="both"/>
      </w:pPr>
      <w:r>
        <w:t xml:space="preserve"> </w:t>
      </w:r>
    </w:p>
    <w:p w14:paraId="408F65B6" w14:textId="77777777" w:rsidR="00F5226D" w:rsidRDefault="00F5226D" w:rsidP="00BC19AE">
      <w:pPr>
        <w:jc w:val="both"/>
      </w:pPr>
      <w:r>
        <w:t xml:space="preserve">Haré uso de los siguientes beneficios tributarios y </w:t>
      </w:r>
      <w:r w:rsidRPr="00BC19AE">
        <w:rPr>
          <w:b/>
          <w:bCs/>
        </w:rPr>
        <w:t>presento adjunto los certificados correspondientes</w:t>
      </w:r>
      <w:r>
        <w:t xml:space="preserve">: </w:t>
      </w:r>
    </w:p>
    <w:p w14:paraId="583DBD40" w14:textId="77777777" w:rsidR="00F5226D" w:rsidRDefault="00F5226D" w:rsidP="00F5226D">
      <w:pPr>
        <w:pStyle w:val="Prrafodelista"/>
        <w:jc w:val="both"/>
      </w:pPr>
    </w:p>
    <w:p w14:paraId="53921AB0" w14:textId="2CE4D355" w:rsidR="00F5226D" w:rsidRDefault="00F5226D" w:rsidP="00F5226D">
      <w:pPr>
        <w:pStyle w:val="Prrafodelista"/>
        <w:numPr>
          <w:ilvl w:val="0"/>
          <w:numId w:val="1"/>
        </w:numPr>
        <w:jc w:val="both"/>
      </w:pPr>
      <w:proofErr w:type="spellStart"/>
      <w:r w:rsidRPr="00EE2E4B">
        <w:t>SI___NO__</w:t>
      </w:r>
      <w:r w:rsidR="0054514B">
        <w:t>x</w:t>
      </w:r>
      <w:proofErr w:type="spellEnd"/>
      <w:r w:rsidRPr="00EE2E4B">
        <w:t xml:space="preserve">_, </w:t>
      </w:r>
      <w:r>
        <w:t>p</w:t>
      </w:r>
      <w:r w:rsidRPr="00ED20D6">
        <w:t xml:space="preserve">agos </w:t>
      </w:r>
      <w:r>
        <w:t>por</w:t>
      </w:r>
      <w:r w:rsidRPr="00ED20D6">
        <w:t xml:space="preserve"> salud a empresas de medicina prepagada o pagos por seguros de salud</w:t>
      </w:r>
      <w:r>
        <w:t>.</w:t>
      </w:r>
    </w:p>
    <w:p w14:paraId="2716B4FF" w14:textId="77777777" w:rsidR="00F5226D" w:rsidRDefault="00F5226D" w:rsidP="00F5226D">
      <w:pPr>
        <w:pStyle w:val="Prrafodelista"/>
        <w:jc w:val="both"/>
      </w:pPr>
    </w:p>
    <w:p w14:paraId="4E81976D" w14:textId="618C3E51" w:rsidR="00F5226D" w:rsidRPr="00EE2E4B" w:rsidRDefault="00F5226D" w:rsidP="00F5226D">
      <w:pPr>
        <w:pStyle w:val="Prrafodelista"/>
        <w:numPr>
          <w:ilvl w:val="0"/>
          <w:numId w:val="1"/>
        </w:numPr>
        <w:jc w:val="both"/>
      </w:pPr>
      <w:proofErr w:type="spellStart"/>
      <w:r w:rsidRPr="00EE2E4B">
        <w:t>SI_</w:t>
      </w:r>
      <w:r w:rsidR="0054514B">
        <w:t>x</w:t>
      </w:r>
      <w:r w:rsidRPr="00EE2E4B">
        <w:t>__NO</w:t>
      </w:r>
      <w:proofErr w:type="spellEnd"/>
      <w:r w:rsidRPr="00EE2E4B">
        <w:t>___</w:t>
      </w:r>
      <w:r>
        <w:t xml:space="preserve">, </w:t>
      </w:r>
      <w:bookmarkStart w:id="0" w:name="_Hlk188624924"/>
      <w:r>
        <w:t>p</w:t>
      </w:r>
      <w:r w:rsidRPr="00C057CB">
        <w:t xml:space="preserve">ago </w:t>
      </w:r>
      <w:r>
        <w:t xml:space="preserve">de </w:t>
      </w:r>
      <w:r w:rsidRPr="00C057CB">
        <w:t>intereses de vivienda</w:t>
      </w:r>
      <w:bookmarkEnd w:id="0"/>
      <w:r w:rsidRPr="00C057CB">
        <w:t xml:space="preserve"> o Costo Financiero Leasing Habitacional.</w:t>
      </w:r>
    </w:p>
    <w:p w14:paraId="5C9B178C" w14:textId="77777777" w:rsidR="00F5226D" w:rsidRDefault="00F5226D" w:rsidP="00F5226D">
      <w:pPr>
        <w:jc w:val="both"/>
      </w:pPr>
    </w:p>
    <w:p w14:paraId="44E345BA" w14:textId="5C3F8C7B" w:rsidR="00F5226D" w:rsidRDefault="00F5226D" w:rsidP="00F5226D">
      <w:pPr>
        <w:pStyle w:val="Prrafodelista"/>
        <w:numPr>
          <w:ilvl w:val="0"/>
          <w:numId w:val="1"/>
        </w:numPr>
        <w:jc w:val="both"/>
      </w:pPr>
      <w:proofErr w:type="spellStart"/>
      <w:r w:rsidRPr="00EE2E4B">
        <w:t>SI_</w:t>
      </w:r>
      <w:r w:rsidR="0054514B">
        <w:t>x</w:t>
      </w:r>
      <w:r w:rsidRPr="00EE2E4B">
        <w:t>__NO</w:t>
      </w:r>
      <w:proofErr w:type="spellEnd"/>
      <w:r w:rsidRPr="00EE2E4B">
        <w:t xml:space="preserve">___, </w:t>
      </w:r>
      <w:r>
        <w:t xml:space="preserve">tengo </w:t>
      </w:r>
      <w:bookmarkStart w:id="1" w:name="_Hlk188625033"/>
      <w:r>
        <w:t xml:space="preserve">personas dependientes económicamente a mi cargo </w:t>
      </w:r>
      <w:bookmarkEnd w:id="1"/>
      <w:r w:rsidRPr="00EE2E4B">
        <w:t xml:space="preserve">que dan </w:t>
      </w:r>
      <w:r w:rsidR="00C51619">
        <w:t>lugar al t</w:t>
      </w:r>
      <w:r w:rsidR="004E4834">
        <w:t>ratamiento tributario. (Solo se acepta un dependiente)</w:t>
      </w:r>
    </w:p>
    <w:p w14:paraId="5DF6D1AD" w14:textId="77777777" w:rsidR="00F5226D" w:rsidRDefault="00F5226D" w:rsidP="00F5226D">
      <w:pPr>
        <w:pStyle w:val="Prrafodelista"/>
      </w:pPr>
    </w:p>
    <w:p w14:paraId="60D6C345" w14:textId="77777777" w:rsidR="00F5226D" w:rsidRDefault="00F5226D" w:rsidP="00F5226D">
      <w:pPr>
        <w:tabs>
          <w:tab w:val="left" w:pos="5490"/>
        </w:tabs>
        <w:contextualSpacing/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     </w:t>
      </w:r>
    </w:p>
    <w:tbl>
      <w:tblPr>
        <w:tblW w:w="88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366"/>
        <w:gridCol w:w="343"/>
        <w:gridCol w:w="343"/>
        <w:gridCol w:w="335"/>
        <w:gridCol w:w="1524"/>
        <w:gridCol w:w="567"/>
        <w:gridCol w:w="3304"/>
      </w:tblGrid>
      <w:tr w:rsidR="004E4834" w:rsidRPr="00D43828" w14:paraId="54CBEB8E" w14:textId="77777777" w:rsidTr="00622256">
        <w:trPr>
          <w:trHeight w:val="469"/>
          <w:jc w:val="center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1DB6" w14:textId="77777777" w:rsidR="004E4834" w:rsidRPr="004E4834" w:rsidRDefault="004E4834" w:rsidP="00622256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  <w:r w:rsidRPr="004E4834">
              <w:rPr>
                <w:b/>
                <w:color w:val="000000"/>
                <w:sz w:val="14"/>
                <w:szCs w:val="14"/>
                <w:lang w:val="es-CO" w:eastAsia="es-CO"/>
              </w:rPr>
              <w:t>NOMBRES Y APELLIDOS COMPLETOS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9B51" w14:textId="77777777" w:rsidR="004E4834" w:rsidRPr="004E4834" w:rsidRDefault="004E4834" w:rsidP="00622256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  <w:r w:rsidRPr="004E4834">
              <w:rPr>
                <w:b/>
                <w:color w:val="000000"/>
                <w:sz w:val="14"/>
                <w:szCs w:val="14"/>
                <w:lang w:val="es-CO" w:eastAsia="es-CO"/>
              </w:rPr>
              <w:t>TIPO DE DOCUMENTO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16836" w14:textId="77777777" w:rsidR="004E4834" w:rsidRPr="004E4834" w:rsidRDefault="004E4834" w:rsidP="00622256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  <w:r w:rsidRPr="004E4834">
              <w:rPr>
                <w:b/>
                <w:color w:val="000000"/>
                <w:sz w:val="14"/>
                <w:szCs w:val="14"/>
                <w:lang w:val="es-CO" w:eastAsia="es-CO"/>
              </w:rPr>
              <w:t>NÚMERO DE DOCUMENTO DE IDENTIFICACIÓN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CB57C" w14:textId="77777777" w:rsidR="004E4834" w:rsidRPr="004E4834" w:rsidRDefault="004E4834" w:rsidP="004E4834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</w:p>
          <w:p w14:paraId="799B3893" w14:textId="77777777" w:rsidR="004E4834" w:rsidRPr="004E4834" w:rsidRDefault="004E4834" w:rsidP="004E4834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</w:p>
          <w:p w14:paraId="52D65A22" w14:textId="77777777" w:rsidR="004E4834" w:rsidRPr="004E4834" w:rsidRDefault="004E4834" w:rsidP="004E4834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</w:p>
          <w:p w14:paraId="2293D240" w14:textId="509B8746" w:rsidR="00622256" w:rsidRPr="004E4834" w:rsidRDefault="004E4834" w:rsidP="00622256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  <w:r w:rsidRPr="004E4834">
              <w:rPr>
                <w:b/>
                <w:color w:val="000000"/>
                <w:sz w:val="14"/>
                <w:szCs w:val="14"/>
                <w:lang w:val="es-CO" w:eastAsia="es-CO"/>
              </w:rPr>
              <w:t>EDAD</w:t>
            </w:r>
          </w:p>
        </w:tc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CE23" w14:textId="4EAECA4D" w:rsidR="004E4834" w:rsidRPr="004E4834" w:rsidRDefault="004E4834" w:rsidP="004E4834">
            <w:pPr>
              <w:jc w:val="center"/>
              <w:rPr>
                <w:b/>
                <w:color w:val="000000"/>
                <w:sz w:val="14"/>
                <w:szCs w:val="14"/>
                <w:lang w:val="es-CO" w:eastAsia="es-CO"/>
              </w:rPr>
            </w:pPr>
            <w:r w:rsidRPr="004E4834">
              <w:rPr>
                <w:b/>
                <w:color w:val="000000"/>
                <w:sz w:val="14"/>
                <w:szCs w:val="14"/>
                <w:lang w:val="es-CO" w:eastAsia="es-CO"/>
              </w:rPr>
              <w:t>PARENTESCO</w:t>
            </w:r>
          </w:p>
        </w:tc>
      </w:tr>
      <w:tr w:rsidR="004E4834" w:rsidRPr="00D43828" w14:paraId="7E10B62B" w14:textId="77777777" w:rsidTr="00622256">
        <w:trPr>
          <w:trHeight w:val="594"/>
          <w:jc w:val="center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946F" w14:textId="77777777" w:rsidR="004E4834" w:rsidRPr="00D43828" w:rsidRDefault="004E4834" w:rsidP="00D56284">
            <w:pPr>
              <w:jc w:val="both"/>
              <w:rPr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24BE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CC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4C44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RC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8BDE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TI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B009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CE</w:t>
            </w:r>
          </w:p>
        </w:tc>
        <w:tc>
          <w:tcPr>
            <w:tcW w:w="15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061E" w14:textId="77777777" w:rsidR="004E4834" w:rsidRPr="00D43828" w:rsidRDefault="004E4834" w:rsidP="00D56284">
            <w:pPr>
              <w:jc w:val="both"/>
              <w:rPr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1709" w14:textId="77777777" w:rsidR="004E4834" w:rsidRPr="00D43828" w:rsidRDefault="004E4834" w:rsidP="00D56284">
            <w:pPr>
              <w:jc w:val="both"/>
              <w:rPr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3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4CE6" w14:textId="1BF5B8C5" w:rsidR="004E4834" w:rsidRPr="00D43828" w:rsidRDefault="004E4834" w:rsidP="00D56284">
            <w:pPr>
              <w:jc w:val="both"/>
              <w:rPr>
                <w:color w:val="000000"/>
                <w:sz w:val="14"/>
                <w:szCs w:val="14"/>
                <w:lang w:val="es-CO" w:eastAsia="es-CO"/>
              </w:rPr>
            </w:pPr>
          </w:p>
        </w:tc>
      </w:tr>
      <w:tr w:rsidR="004E4834" w:rsidRPr="00D43828" w14:paraId="34C70ED4" w14:textId="77777777" w:rsidTr="00622256">
        <w:trPr>
          <w:trHeight w:val="390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98CAD" w14:textId="558E0783" w:rsidR="004E4834" w:rsidRPr="00D43828" w:rsidRDefault="004E4834" w:rsidP="00D56284">
            <w:pPr>
              <w:jc w:val="both"/>
              <w:rPr>
                <w:color w:val="000000"/>
                <w:sz w:val="16"/>
                <w:szCs w:val="16"/>
                <w:lang w:val="es-CO" w:eastAsia="es-CO"/>
              </w:rPr>
            </w:pPr>
            <w:r w:rsidRPr="00D43828">
              <w:rPr>
                <w:color w:val="000000"/>
                <w:sz w:val="16"/>
                <w:szCs w:val="16"/>
                <w:lang w:val="es-CO" w:eastAsia="es-CO"/>
              </w:rPr>
              <w:t> </w:t>
            </w:r>
            <w:r w:rsidR="0054514B">
              <w:rPr>
                <w:color w:val="000000"/>
                <w:sz w:val="16"/>
                <w:szCs w:val="16"/>
                <w:lang w:val="es-CO" w:eastAsia="es-CO"/>
              </w:rPr>
              <w:t>PABLO TOMAS LOPEZ RUBIO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B45E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6D16" w14:textId="0B613E8A" w:rsidR="004E4834" w:rsidRPr="00D43828" w:rsidRDefault="0054514B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X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D768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98B6" w14:textId="77777777" w:rsidR="004E4834" w:rsidRPr="00D43828" w:rsidRDefault="004E4834" w:rsidP="00D56284">
            <w:pPr>
              <w:jc w:val="both"/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D43828">
              <w:rPr>
                <w:b/>
                <w:bCs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A2F20" w14:textId="4CBC0840" w:rsidR="004E4834" w:rsidRPr="00D43828" w:rsidRDefault="004E4834" w:rsidP="00D56284">
            <w:pPr>
              <w:jc w:val="both"/>
              <w:rPr>
                <w:color w:val="000000"/>
                <w:lang w:val="es-CO" w:eastAsia="es-CO"/>
              </w:rPr>
            </w:pPr>
            <w:r w:rsidRPr="00D43828">
              <w:rPr>
                <w:color w:val="000000"/>
                <w:lang w:val="es-CO" w:eastAsia="es-CO"/>
              </w:rPr>
              <w:t> </w:t>
            </w:r>
            <w:r w:rsidR="0054514B">
              <w:rPr>
                <w:color w:val="000000"/>
                <w:lang w:val="es-CO" w:eastAsia="es-CO"/>
              </w:rPr>
              <w:t>1016038644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840DE" w14:textId="0811E32C" w:rsidR="004E4834" w:rsidRPr="00D43828" w:rsidRDefault="0054514B" w:rsidP="00D56284">
            <w:pPr>
              <w:jc w:val="both"/>
              <w:rPr>
                <w:color w:val="000000"/>
                <w:lang w:val="es-CO" w:eastAsia="es-CO"/>
              </w:rPr>
            </w:pPr>
            <w:r>
              <w:rPr>
                <w:color w:val="000000"/>
                <w:lang w:val="es-CO" w:eastAsia="es-CO"/>
              </w:rPr>
              <w:t>3 años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E8A28" w14:textId="2E2B55DC" w:rsidR="004E4834" w:rsidRPr="00D43828" w:rsidRDefault="0054514B" w:rsidP="00D56284">
            <w:pPr>
              <w:jc w:val="both"/>
              <w:rPr>
                <w:color w:val="000000"/>
                <w:lang w:val="es-CO" w:eastAsia="es-CO"/>
              </w:rPr>
            </w:pPr>
            <w:r>
              <w:rPr>
                <w:color w:val="000000"/>
                <w:lang w:val="es-CO" w:eastAsia="es-CO"/>
              </w:rPr>
              <w:t>HIJO</w:t>
            </w:r>
          </w:p>
        </w:tc>
      </w:tr>
    </w:tbl>
    <w:p w14:paraId="53909CE0" w14:textId="77777777" w:rsidR="00F5226D" w:rsidRDefault="00F5226D" w:rsidP="00F5226D">
      <w:pPr>
        <w:contextualSpacing/>
        <w:jc w:val="both"/>
      </w:pPr>
    </w:p>
    <w:p w14:paraId="3AC630D0" w14:textId="2CA8E0A4" w:rsidR="004E4834" w:rsidRDefault="004E4834" w:rsidP="004E4834">
      <w:pPr>
        <w:pStyle w:val="Prrafodelista"/>
        <w:numPr>
          <w:ilvl w:val="0"/>
          <w:numId w:val="1"/>
        </w:numPr>
        <w:jc w:val="both"/>
      </w:pPr>
      <w:r w:rsidRPr="00EE2E4B">
        <w:t>SI___NO__</w:t>
      </w:r>
      <w:r w:rsidR="0054514B">
        <w:t>X</w:t>
      </w:r>
      <w:r w:rsidRPr="00EE2E4B">
        <w:t>_,</w:t>
      </w:r>
      <w:r>
        <w:t xml:space="preserve"> </w:t>
      </w:r>
      <w:bookmarkStart w:id="2" w:name="_Hlk188624677"/>
      <w:r>
        <w:t>a</w:t>
      </w:r>
      <w:r w:rsidRPr="00842009">
        <w:t xml:space="preserve">portes a fondos de pensiones voluntarias (APV) o cuentas de ahorro </w:t>
      </w:r>
      <w:bookmarkEnd w:id="2"/>
      <w:r w:rsidRPr="00842009">
        <w:t>para el fomento de la construcción (AFC)</w:t>
      </w:r>
      <w:r>
        <w:t>.</w:t>
      </w:r>
    </w:p>
    <w:p w14:paraId="77956EBD" w14:textId="77777777" w:rsidR="004E4834" w:rsidRDefault="004E4834" w:rsidP="00F5226D">
      <w:pPr>
        <w:contextualSpacing/>
        <w:jc w:val="both"/>
      </w:pPr>
    </w:p>
    <w:p w14:paraId="3A689B11" w14:textId="7249240B" w:rsidR="00F5226D" w:rsidRDefault="00DF7431" w:rsidP="00F5226D">
      <w:pPr>
        <w:jc w:val="both"/>
      </w:pPr>
      <w:r>
        <w:t xml:space="preserve">Declaro bajo la gravedad de juramento que todo lo señalado </w:t>
      </w:r>
      <w:r w:rsidR="00F5226D" w:rsidRPr="00EE2E4B">
        <w:t>anterior</w:t>
      </w:r>
      <w:r>
        <w:t xml:space="preserve">mente es verdadero, </w:t>
      </w:r>
      <w:r w:rsidR="00F5226D">
        <w:t xml:space="preserve">conforme a los artículos 206, 383, 387, 387-1, 388, 392 y 401 del Estatuto Tributario y el </w:t>
      </w:r>
      <w:r w:rsidR="00F5226D" w:rsidRPr="00E7404B">
        <w:t xml:space="preserve">Decreto </w:t>
      </w:r>
      <w:r w:rsidR="00F5226D">
        <w:t xml:space="preserve">1625 de 2016 (Decreto </w:t>
      </w:r>
      <w:r w:rsidR="00F5226D" w:rsidRPr="00E7404B">
        <w:t>Único Reglamentario en materia tributaria</w:t>
      </w:r>
      <w:r w:rsidR="00F5226D">
        <w:t>).</w:t>
      </w:r>
    </w:p>
    <w:p w14:paraId="7570FF94" w14:textId="77777777" w:rsidR="00F5226D" w:rsidRDefault="00F5226D" w:rsidP="00F5226D">
      <w:pPr>
        <w:jc w:val="both"/>
      </w:pPr>
    </w:p>
    <w:p w14:paraId="3EF8742F" w14:textId="77777777" w:rsidR="00E470A0" w:rsidRDefault="00E470A0" w:rsidP="00F5226D">
      <w:pPr>
        <w:jc w:val="both"/>
      </w:pPr>
    </w:p>
    <w:p w14:paraId="0B09C06A" w14:textId="77777777" w:rsidR="00F5226D" w:rsidRPr="00EE2E4B" w:rsidRDefault="00F5226D" w:rsidP="00F5226D">
      <w:pPr>
        <w:jc w:val="both"/>
      </w:pPr>
      <w:r w:rsidRPr="00EE2E4B">
        <w:t>Atentamente,</w:t>
      </w:r>
    </w:p>
    <w:p w14:paraId="10274880" w14:textId="77777777" w:rsidR="00F5226D" w:rsidRDefault="00F5226D" w:rsidP="00F5226D">
      <w:pPr>
        <w:jc w:val="both"/>
      </w:pPr>
    </w:p>
    <w:p w14:paraId="59994567" w14:textId="77777777" w:rsidR="00021E83" w:rsidRDefault="00021E83" w:rsidP="00F5226D">
      <w:pPr>
        <w:jc w:val="both"/>
      </w:pPr>
    </w:p>
    <w:p w14:paraId="7B8C9ED7" w14:textId="1363873B" w:rsidR="00021E83" w:rsidRDefault="00021E83" w:rsidP="00E470A0">
      <w:pPr>
        <w:spacing w:line="360" w:lineRule="auto"/>
        <w:jc w:val="both"/>
      </w:pPr>
      <w:r>
        <w:t>Firma:</w:t>
      </w:r>
      <w:r w:rsidR="00E470A0">
        <w:t xml:space="preserve"> ______________________________________</w:t>
      </w:r>
    </w:p>
    <w:p w14:paraId="26DC120E" w14:textId="53F5CBEA" w:rsidR="00F5226D" w:rsidRDefault="00F5226D" w:rsidP="0054514B">
      <w:pPr>
        <w:spacing w:line="360" w:lineRule="auto"/>
        <w:jc w:val="both"/>
      </w:pPr>
      <w:r w:rsidRPr="00EE2E4B">
        <w:t>Nombre</w:t>
      </w:r>
      <w:r>
        <w:t xml:space="preserve">: </w:t>
      </w:r>
      <w:r w:rsidR="0054514B">
        <w:t>LINA ROCIO RUBIO RODRIGUEZ</w:t>
      </w:r>
    </w:p>
    <w:p w14:paraId="4E739691" w14:textId="3F8FE779" w:rsidR="00021E83" w:rsidRDefault="00E470A0" w:rsidP="00E470A0">
      <w:pPr>
        <w:spacing w:line="360" w:lineRule="auto"/>
        <w:jc w:val="both"/>
      </w:pPr>
      <w:r>
        <w:t xml:space="preserve">No. </w:t>
      </w:r>
      <w:r w:rsidR="00F5226D">
        <w:t>Cel</w:t>
      </w:r>
      <w:r>
        <w:t>ular</w:t>
      </w:r>
      <w:r w:rsidR="00021E83">
        <w:t>:</w:t>
      </w:r>
      <w:r>
        <w:t xml:space="preserve"> ______</w:t>
      </w:r>
      <w:r w:rsidR="0054514B">
        <w:t>3209574495</w:t>
      </w:r>
      <w:r>
        <w:t>___</w:t>
      </w:r>
    </w:p>
    <w:p w14:paraId="63AD68EB" w14:textId="28F88905" w:rsidR="00F5226D" w:rsidRDefault="00021E83" w:rsidP="00E470A0">
      <w:pPr>
        <w:spacing w:line="360" w:lineRule="auto"/>
        <w:jc w:val="both"/>
      </w:pPr>
      <w:r>
        <w:t>Correo:</w:t>
      </w:r>
      <w:r w:rsidR="00F5226D">
        <w:t xml:space="preserve"> </w:t>
      </w:r>
      <w:r w:rsidR="00E470A0">
        <w:t>____</w:t>
      </w:r>
      <w:r w:rsidR="0054514B">
        <w:t>linar_rubio@hotmail.com</w:t>
      </w:r>
      <w:r w:rsidR="00E470A0">
        <w:t>_____</w:t>
      </w:r>
    </w:p>
    <w:sectPr w:rsidR="00F522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71185"/>
    <w:multiLevelType w:val="hybridMultilevel"/>
    <w:tmpl w:val="FD50B224"/>
    <w:lvl w:ilvl="0" w:tplc="B14C3C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A46EC"/>
    <w:multiLevelType w:val="hybridMultilevel"/>
    <w:tmpl w:val="FD50B224"/>
    <w:lvl w:ilvl="0" w:tplc="B14C3C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66482">
    <w:abstractNumId w:val="0"/>
  </w:num>
  <w:num w:numId="2" w16cid:durableId="1709450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26D"/>
    <w:rsid w:val="00021E83"/>
    <w:rsid w:val="00036A35"/>
    <w:rsid w:val="00101766"/>
    <w:rsid w:val="001051E8"/>
    <w:rsid w:val="0025796C"/>
    <w:rsid w:val="002A4C47"/>
    <w:rsid w:val="00346BAB"/>
    <w:rsid w:val="003520C2"/>
    <w:rsid w:val="004E4834"/>
    <w:rsid w:val="00517E57"/>
    <w:rsid w:val="0054514B"/>
    <w:rsid w:val="00622256"/>
    <w:rsid w:val="00795EFE"/>
    <w:rsid w:val="00883029"/>
    <w:rsid w:val="00A604DF"/>
    <w:rsid w:val="00B23B29"/>
    <w:rsid w:val="00BC19AE"/>
    <w:rsid w:val="00C51619"/>
    <w:rsid w:val="00CD4F09"/>
    <w:rsid w:val="00D14367"/>
    <w:rsid w:val="00DF7431"/>
    <w:rsid w:val="00E470A0"/>
    <w:rsid w:val="00F5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660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522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22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226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22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226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22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22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22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22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226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22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226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226D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226D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22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226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22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22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22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522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22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522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22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5226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522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5226D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226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226D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226D"/>
    <w:rPr>
      <w:b/>
      <w:bCs/>
      <w:smallCaps/>
      <w:color w:val="2E74B5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796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796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INFORMACION TRIBUTARIA CONTRATISTA PERSONA NATURAL.dotx</Template>
  <TotalTime>1</TotalTime>
  <Pages>2</Pages>
  <Words>543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Yeimy Yadira Cañon Salazar</dc:creator>
  <cp:keywords/>
  <dc:description/>
  <cp:lastModifiedBy>celmy74@gmail.com</cp:lastModifiedBy>
  <cp:revision>2</cp:revision>
  <cp:lastPrinted>2026-04-08T14:16:00Z</cp:lastPrinted>
  <dcterms:created xsi:type="dcterms:W3CDTF">2026-05-06T13:59:00Z</dcterms:created>
  <dcterms:modified xsi:type="dcterms:W3CDTF">2026-05-06T13:59:00Z</dcterms:modified>
</cp:coreProperties>
</file>